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E10" w:rsidRPr="000402D2" w:rsidRDefault="00764E10" w:rsidP="003C644A">
      <w:r w:rsidRPr="000402D2">
        <w:rPr>
          <w:rFonts w:ascii="Aptos Cyr" w:hAnsi="Aptos Cyr"/>
        </w:rPr>
        <w:t>Тошкентдан “ЎТЙ” АЖ № Н/674-А 30/12 18-01=</w:t>
      </w:r>
    </w:p>
    <w:p w:rsidR="00764E10" w:rsidRPr="003C644A" w:rsidRDefault="00764E10" w:rsidP="003C644A">
      <w:r w:rsidRPr="003C644A">
        <w:rPr>
          <w:rFonts w:ascii="Aptos Cyr" w:hAnsi="Aptos Cyr"/>
        </w:rPr>
        <w:t>Барча МТУ, МТУМ,ТехПД</w:t>
      </w:r>
      <w:r w:rsidRPr="003C644A">
        <w:rPr>
          <w:lang w:val="en-US"/>
        </w:rPr>
        <w:t> </w:t>
      </w:r>
    </w:p>
    <w:p w:rsidR="00764E10" w:rsidRPr="003C644A" w:rsidRDefault="00764E10" w:rsidP="003C644A">
      <w:r w:rsidRPr="003C644A">
        <w:rPr>
          <w:rFonts w:ascii="Aptos Cyr" w:hAnsi="Aptos Cyr"/>
        </w:rPr>
        <w:t>ДС тариф станцияларига</w:t>
      </w:r>
    </w:p>
    <w:p w:rsidR="00764E10" w:rsidRPr="003C644A" w:rsidRDefault="00764E10" w:rsidP="003C644A">
      <w:r w:rsidRPr="003C644A">
        <w:rPr>
          <w:rFonts w:ascii="Aptos Cyr" w:hAnsi="Aptos Cyr"/>
        </w:rPr>
        <w:t xml:space="preserve">Нусхаси: ЦД, ЖДР, ЖДЭ, </w:t>
      </w:r>
      <w:r w:rsidRPr="003C644A">
        <w:rPr>
          <w:lang w:val="en-US"/>
        </w:rPr>
        <w:t>UTY</w:t>
      </w:r>
      <w:r w:rsidRPr="003C644A">
        <w:t xml:space="preserve"> </w:t>
      </w:r>
      <w:r w:rsidRPr="003C644A">
        <w:rPr>
          <w:lang w:val="en-US"/>
        </w:rPr>
        <w:t>Cargo</w:t>
      </w:r>
      <w:r w:rsidRPr="003C644A">
        <w:rPr>
          <w:rFonts w:ascii="Aptos Cyr" w:hAnsi="Aptos Cyr"/>
        </w:rPr>
        <w:t>, ИВЦ=</w:t>
      </w:r>
    </w:p>
    <w:p w:rsidR="00764E10" w:rsidRPr="003C644A" w:rsidRDefault="00764E10" w:rsidP="003C644A"/>
    <w:p w:rsidR="00764E10" w:rsidRPr="003C644A" w:rsidRDefault="00764E10" w:rsidP="003C644A">
      <w:r w:rsidRPr="003C644A">
        <w:rPr>
          <w:rFonts w:ascii="Aptos Cyr" w:hAnsi="Aptos Cyr"/>
        </w:rPr>
        <w:t>“Ўзбекистон темир йўллари” АЖ қуйидагиларни маълум қилади:</w:t>
      </w:r>
    </w:p>
    <w:p w:rsidR="00764E10" w:rsidRPr="003C644A" w:rsidRDefault="00764E10" w:rsidP="003C644A">
      <w:r w:rsidRPr="003C644A">
        <w:rPr>
          <w:rFonts w:ascii="Aptos Cyr" w:hAnsi="Aptos Cyr"/>
        </w:rPr>
        <w:t>2026 йил 1 январдан 31 декабргача (шу жумладан) Афғонистондан тижорат юкларни Ўзбекистон Республикаси ҳудуди орқали ташишда:</w:t>
      </w:r>
    </w:p>
    <w:p w:rsidR="00764E10" w:rsidRPr="003C644A" w:rsidRDefault="00764E10" w:rsidP="003C644A">
      <w:r w:rsidRPr="003C644A">
        <w:t>1.</w:t>
      </w:r>
      <w:r w:rsidRPr="003C644A">
        <w:rPr>
          <w:lang w:val="en-US"/>
        </w:rPr>
        <w:t> </w:t>
      </w:r>
      <w:r w:rsidRPr="003C644A">
        <w:rPr>
          <w:rFonts w:ascii="Aptos Cyr" w:hAnsi="Aptos Cyr"/>
        </w:rPr>
        <w:t>“Ўзбекистон темир йўллари” АЖнинг 2012 йил 8 майдаги №553-сонли телеграммаси орқали эълон қилинган қуйидаги қўшимча йиғимларни ҳисоблаш тўхтатилсин:</w:t>
      </w:r>
    </w:p>
    <w:p w:rsidR="00764E10" w:rsidRPr="003C644A" w:rsidRDefault="00764E10" w:rsidP="003C644A">
      <w:r w:rsidRPr="003C644A">
        <w:t>1.1.</w:t>
      </w:r>
      <w:r w:rsidRPr="003C644A">
        <w:rPr>
          <w:lang w:val="en-US"/>
        </w:rPr>
        <w:t> </w:t>
      </w:r>
      <w:r w:rsidRPr="003C644A">
        <w:rPr>
          <w:rFonts w:ascii="Aptos Cyr" w:hAnsi="Aptos Cyr"/>
        </w:rPr>
        <w:t>Афғонистондан “Дўстлик” (Термез-Хайратон) кўприги орқали юкланган вагонлар ва контейнер ўтишида йиғимлар миқдори:</w:t>
      </w:r>
    </w:p>
    <w:p w:rsidR="00764E10" w:rsidRPr="003C644A" w:rsidRDefault="00764E10" w:rsidP="003C644A">
      <w:r w:rsidRPr="003C644A">
        <w:t>-</w:t>
      </w:r>
      <w:r w:rsidRPr="003C644A">
        <w:rPr>
          <w:lang w:val="en-US"/>
        </w:rPr>
        <w:t> </w:t>
      </w:r>
      <w:r w:rsidRPr="003C644A">
        <w:rPr>
          <w:rFonts w:ascii="Aptos Cyr" w:hAnsi="Aptos Cyr"/>
        </w:rPr>
        <w:t>200 АҚШ доллар - вагон ва 40-футли контейнер учун;</w:t>
      </w:r>
    </w:p>
    <w:p w:rsidR="00764E10" w:rsidRPr="003C644A" w:rsidRDefault="00764E10" w:rsidP="003C644A">
      <w:r w:rsidRPr="003C644A">
        <w:t>-</w:t>
      </w:r>
      <w:r w:rsidRPr="003C644A">
        <w:rPr>
          <w:lang w:val="en-US"/>
        </w:rPr>
        <w:t> </w:t>
      </w:r>
      <w:r w:rsidRPr="003C644A">
        <w:rPr>
          <w:rFonts w:ascii="Aptos Cyr" w:hAnsi="Aptos Cyr"/>
        </w:rPr>
        <w:t>100 АҚШ доллар - 20-футли контейнер учун.</w:t>
      </w:r>
    </w:p>
    <w:p w:rsidR="00764E10" w:rsidRPr="003C644A" w:rsidRDefault="00764E10" w:rsidP="003C644A"/>
    <w:p w:rsidR="00764E10" w:rsidRPr="003C644A" w:rsidRDefault="00764E10" w:rsidP="003C644A">
      <w:r w:rsidRPr="003C644A">
        <w:t>1.2.</w:t>
      </w:r>
      <w:r w:rsidRPr="003C644A">
        <w:rPr>
          <w:lang w:val="en-US"/>
        </w:rPr>
        <w:t> </w:t>
      </w:r>
      <w:r w:rsidRPr="003C644A">
        <w:rPr>
          <w:rFonts w:ascii="Aptos Cyr" w:hAnsi="Aptos Cyr"/>
        </w:rPr>
        <w:t>Афғонистондан ташиладиган юкларни божхона кўригидан ўтказишда юк ортиш ва тушириш ишлари, ҳамда шу билан боғлиқ қўшимча операциялар учун йиғими бир вагонга – 121 АҚШ долл.;</w:t>
      </w:r>
    </w:p>
    <w:p w:rsidR="00764E10" w:rsidRPr="003C644A" w:rsidRDefault="00764E10" w:rsidP="003C644A"/>
    <w:p w:rsidR="00764E10" w:rsidRPr="003C644A" w:rsidRDefault="00764E10" w:rsidP="003C644A">
      <w:r w:rsidRPr="003C644A">
        <w:t>1.3.</w:t>
      </w:r>
      <w:r w:rsidRPr="003C644A">
        <w:rPr>
          <w:lang w:val="en-US"/>
        </w:rPr>
        <w:t> </w:t>
      </w:r>
      <w:r w:rsidRPr="003C644A">
        <w:rPr>
          <w:rFonts w:ascii="Aptos Cyr" w:hAnsi="Aptos Cyr"/>
        </w:rPr>
        <w:t xml:space="preserve">Ташувларда божхона назоратини олиб боришда: </w:t>
      </w:r>
      <w:r w:rsidRPr="003C644A">
        <w:rPr>
          <w:lang w:val="en-US"/>
        </w:rPr>
        <w:t> </w:t>
      </w:r>
    </w:p>
    <w:p w:rsidR="00764E10" w:rsidRPr="003C644A" w:rsidRDefault="00764E10" w:rsidP="003C644A">
      <w:r w:rsidRPr="003C644A">
        <w:t>-</w:t>
      </w:r>
      <w:r w:rsidRPr="003C644A">
        <w:rPr>
          <w:lang w:val="en-US"/>
        </w:rPr>
        <w:t> </w:t>
      </w:r>
      <w:r w:rsidRPr="003C644A">
        <w:rPr>
          <w:rFonts w:ascii="Aptos Cyr" w:hAnsi="Aptos Cyr"/>
        </w:rPr>
        <w:t>йирик тоннажли контейнерларни айлантириш (разворот) йиғими контейнер учун - 36 АҚШ долл.;</w:t>
      </w:r>
    </w:p>
    <w:p w:rsidR="00764E10" w:rsidRPr="003C644A" w:rsidRDefault="00764E10" w:rsidP="003C644A">
      <w:r w:rsidRPr="003C644A">
        <w:t>-</w:t>
      </w:r>
      <w:r w:rsidRPr="003C644A">
        <w:rPr>
          <w:lang w:val="en-US"/>
        </w:rPr>
        <w:t> </w:t>
      </w:r>
      <w:r w:rsidRPr="003C644A">
        <w:rPr>
          <w:rFonts w:ascii="Aptos Cyr" w:hAnsi="Aptos Cyr"/>
        </w:rPr>
        <w:t>божхона назоратини олиб бориш йиғими контейнер учун - 52 АҚШ долл. ва вагон учун - 34 АҚШ долл.</w:t>
      </w:r>
    </w:p>
    <w:p w:rsidR="00764E10" w:rsidRPr="003C644A" w:rsidRDefault="00764E10" w:rsidP="003C644A"/>
    <w:p w:rsidR="00764E10" w:rsidRPr="003C644A" w:rsidRDefault="00764E10" w:rsidP="003C644A">
      <w:r w:rsidRPr="003C644A">
        <w:t>2.</w:t>
      </w:r>
      <w:r w:rsidRPr="003C644A">
        <w:rPr>
          <w:lang w:val="en-US"/>
        </w:rPr>
        <w:t> </w:t>
      </w:r>
      <w:r w:rsidRPr="003C644A">
        <w:rPr>
          <w:rFonts w:ascii="Aptos Cyr" w:hAnsi="Aptos Cyr"/>
        </w:rPr>
        <w:t>“Ўзбекистон темир йўллари” АЖнинг 2012 йил 8 майдаги</w:t>
      </w:r>
      <w:r w:rsidRPr="003C644A">
        <w:rPr>
          <w:lang w:val="en-US"/>
        </w:rPr>
        <w:t> </w:t>
      </w:r>
    </w:p>
    <w:p w:rsidR="00764E10" w:rsidRPr="003C644A" w:rsidRDefault="00764E10" w:rsidP="003C644A">
      <w:r w:rsidRPr="003C644A">
        <w:rPr>
          <w:rFonts w:ascii="Aptos Cyr" w:hAnsi="Aptos Cyr"/>
        </w:rPr>
        <w:t>№553-сонли телеграмма шартлари орқали эълон қилинган қуйидаги қўшимча йиғимларни ҳисоблаш сақланиб қолинсин:</w:t>
      </w:r>
    </w:p>
    <w:p w:rsidR="00764E10" w:rsidRPr="003C644A" w:rsidRDefault="00764E10" w:rsidP="003C644A">
      <w:r w:rsidRPr="003C644A">
        <w:t>2.1.</w:t>
      </w:r>
      <w:r w:rsidRPr="003C644A">
        <w:rPr>
          <w:lang w:val="en-US"/>
        </w:rPr>
        <w:t> </w:t>
      </w:r>
      <w:r w:rsidRPr="003C644A">
        <w:rPr>
          <w:rFonts w:ascii="Aptos Cyr" w:hAnsi="Aptos Cyr"/>
        </w:rPr>
        <w:t>Юкларни Афғонистондан ташишда ташиш ҳужжатларини расмийлаштириш учун 1 вагон (1 контейнер) учун - 21 АҚШ долл.;</w:t>
      </w:r>
    </w:p>
    <w:p w:rsidR="00764E10" w:rsidRPr="003C644A" w:rsidRDefault="00764E10" w:rsidP="003C644A">
      <w:r w:rsidRPr="003C644A">
        <w:t>2.2.</w:t>
      </w:r>
      <w:r w:rsidRPr="003C644A">
        <w:rPr>
          <w:lang w:val="en-US"/>
        </w:rPr>
        <w:t> </w:t>
      </w:r>
      <w:r w:rsidRPr="003C644A">
        <w:rPr>
          <w:rFonts w:ascii="Aptos Cyr" w:hAnsi="Aptos Cyr"/>
        </w:rPr>
        <w:t>Вагонларни ва йирик тоннажли контейнерларни бўш ортга қайтишида ташиш ҳужжатларини расмийлаштириш учун 1 вагон (1 контейнер) учун -</w:t>
      </w:r>
    </w:p>
    <w:p w:rsidR="00764E10" w:rsidRPr="003C644A" w:rsidRDefault="00764E10" w:rsidP="003C644A">
      <w:r w:rsidRPr="003C644A">
        <w:rPr>
          <w:rFonts w:ascii="Aptos Cyr" w:hAnsi="Aptos Cyr"/>
        </w:rPr>
        <w:t>10,65 АҚШ долл.</w:t>
      </w:r>
    </w:p>
    <w:p w:rsidR="00764E10" w:rsidRPr="003C644A" w:rsidRDefault="00764E10" w:rsidP="003C644A"/>
    <w:p w:rsidR="00764E10" w:rsidRPr="003C644A" w:rsidRDefault="00764E10" w:rsidP="003C644A">
      <w:r w:rsidRPr="003C644A">
        <w:rPr>
          <w:rFonts w:ascii="Aptos Cyr" w:hAnsi="Aptos Cyr"/>
        </w:rPr>
        <w:t>Юк ташиш ҳужжатини расмийлаштиришда ушбу телеграмманинг</w:t>
      </w:r>
      <w:r w:rsidRPr="003C644A">
        <w:rPr>
          <w:lang w:val="en-US"/>
        </w:rPr>
        <w:t> </w:t>
      </w:r>
    </w:p>
    <w:p w:rsidR="00764E10" w:rsidRPr="003C644A" w:rsidRDefault="00764E10" w:rsidP="003C644A">
      <w:r w:rsidRPr="003C644A">
        <w:rPr>
          <w:rFonts w:ascii="Aptos Cyr" w:hAnsi="Aptos Cyr"/>
        </w:rPr>
        <w:t>“ННтп-26ххх” тартиб рақамидаги бешталик – “26ххх” рақамлари қизил шрифтда кўрсатилиши шарт.</w:t>
      </w:r>
    </w:p>
    <w:p w:rsidR="00764E10" w:rsidRPr="003C644A" w:rsidRDefault="00764E10" w:rsidP="003C644A"/>
    <w:p w:rsidR="00764E10" w:rsidRPr="003C644A" w:rsidRDefault="00764E10" w:rsidP="003C644A">
      <w:r w:rsidRPr="003C644A">
        <w:rPr>
          <w:rFonts w:ascii="Aptos Cyr" w:hAnsi="Aptos Cyr"/>
        </w:rPr>
        <w:t>Барча МТУ, МТУМ ўз доирасидаги ДС тариф станцияларини таништирсин.=</w:t>
      </w:r>
    </w:p>
    <w:p w:rsidR="00764E10" w:rsidRPr="003C644A" w:rsidRDefault="00764E10" w:rsidP="003C644A"/>
    <w:p w:rsidR="00764E10" w:rsidRPr="003C644A" w:rsidRDefault="00764E10" w:rsidP="003C644A">
      <w:r w:rsidRPr="003C644A">
        <w:rPr>
          <w:rFonts w:ascii="Aptos Cyr" w:hAnsi="Aptos Cyr"/>
        </w:rPr>
        <w:t>ННтп - 26014</w:t>
      </w:r>
    </w:p>
    <w:p w:rsidR="00764E10" w:rsidRPr="003C644A" w:rsidRDefault="00764E10" w:rsidP="003C644A"/>
    <w:p w:rsidR="00764E10" w:rsidRPr="003C644A" w:rsidRDefault="00764E10" w:rsidP="003C644A">
      <w:r w:rsidRPr="003C644A">
        <w:rPr>
          <w:rFonts w:ascii="Aptos Cyr" w:hAnsi="Aptos Cyr"/>
        </w:rPr>
        <w:t>Н</w:t>
      </w:r>
      <w:r w:rsidRPr="003C644A">
        <w:rPr>
          <w:lang w:val="en-US"/>
        </w:rPr>
        <w:t>      </w:t>
      </w:r>
      <w:r w:rsidRPr="003C644A">
        <w:rPr>
          <w:rFonts w:ascii="Aptos Cyr" w:hAnsi="Aptos Cyr"/>
        </w:rPr>
        <w:t>Нарзуллаев-</w:t>
      </w:r>
    </w:p>
    <w:p w:rsidR="00764E10" w:rsidRPr="003C644A" w:rsidRDefault="00764E10" w:rsidP="003C644A"/>
    <w:p w:rsidR="00764E10" w:rsidRPr="003C644A" w:rsidRDefault="00764E10" w:rsidP="003C644A">
      <w:r w:rsidRPr="003C644A">
        <w:rPr>
          <w:lang w:val="en-US"/>
        </w:rPr>
        <w:t>Mikhail</w:t>
      </w:r>
      <w:r w:rsidRPr="003C644A">
        <w:t xml:space="preserve"> </w:t>
      </w:r>
      <w:r w:rsidRPr="003C644A">
        <w:rPr>
          <w:lang w:val="en-US"/>
        </w:rPr>
        <w:t>Kiselev</w:t>
      </w:r>
      <w:r w:rsidRPr="003C644A">
        <w:t>, [02.01.2026 16:21]</w:t>
      </w:r>
    </w:p>
    <w:p w:rsidR="00764E10" w:rsidRPr="003C644A" w:rsidRDefault="00764E10" w:rsidP="003C644A">
      <w:r w:rsidRPr="003C644A">
        <w:rPr>
          <w:rFonts w:ascii="Aptos Cyr" w:hAnsi="Aptos Cyr"/>
        </w:rPr>
        <w:t>Тошкентдан «УТЙ» АЖ № Н/672-А 30/12 17-59=</w:t>
      </w:r>
    </w:p>
    <w:p w:rsidR="00764E10" w:rsidRPr="003C644A" w:rsidRDefault="00764E10" w:rsidP="003C644A">
      <w:r w:rsidRPr="003C644A">
        <w:rPr>
          <w:rFonts w:ascii="Aptos Cyr" w:hAnsi="Aptos Cyr"/>
        </w:rPr>
        <w:t>Барча МТУ, МТУМ, ТехПД</w:t>
      </w:r>
    </w:p>
    <w:p w:rsidR="00764E10" w:rsidRPr="003C644A" w:rsidRDefault="00764E10" w:rsidP="003C644A">
      <w:r w:rsidRPr="003C644A">
        <w:rPr>
          <w:rFonts w:ascii="Aptos Cyr" w:hAnsi="Aptos Cyr"/>
        </w:rPr>
        <w:t>ДС тариф станцияларига</w:t>
      </w:r>
    </w:p>
    <w:p w:rsidR="00764E10" w:rsidRPr="003C644A" w:rsidRDefault="00764E10" w:rsidP="003C644A">
      <w:r w:rsidRPr="003C644A">
        <w:rPr>
          <w:rFonts w:ascii="Aptos Cyr" w:hAnsi="Aptos Cyr"/>
        </w:rPr>
        <w:t>Нусхаси: ЦД, ЖДР, ЖДК, ЖДЭ=</w:t>
      </w:r>
    </w:p>
    <w:p w:rsidR="00764E10" w:rsidRPr="003C644A" w:rsidRDefault="00764E10" w:rsidP="003C644A"/>
    <w:p w:rsidR="00764E10" w:rsidRPr="003C644A" w:rsidRDefault="00764E10" w:rsidP="003C644A">
      <w:r w:rsidRPr="003C644A">
        <w:rPr>
          <w:rFonts w:ascii="Aptos Cyr" w:hAnsi="Aptos Cyr"/>
        </w:rPr>
        <w:t>“Ўзбекистон темир йўллари” АЖ қуйидагиларни маълум қилади</w:t>
      </w:r>
      <w:r w:rsidRPr="003C644A">
        <w:t>:</w:t>
      </w:r>
    </w:p>
    <w:p w:rsidR="00764E10" w:rsidRPr="003C644A" w:rsidRDefault="00764E10" w:rsidP="003C644A">
      <w:r w:rsidRPr="003C644A">
        <w:rPr>
          <w:rFonts w:ascii="Aptos Cyr" w:hAnsi="Aptos Cyr"/>
        </w:rPr>
        <w:t>2026 йил 1 январдан 31 декабргача (шу жумладан) Ўзбекистон Республикаси ҳудуди орқали транзит ташиладиган тижорат юкларини (Ғалаба чегара станцияси орқали Ўзбекистон Республикаси ҳудудига олиб кириладиган) “Ўзтемирйўлконтейнер” АЖнинг Термез Логистик марказида божхона кўригидан ўтказиш жараёнида юк ортиш ва тушириш ишлари ҳамда шу билан боғлиқ қўшимча операцияларни амалга оширишда бир вагон учун 230 АҚШ доллари (ҚҚСсиз) миқдорида қўшимча йиғим қўлланилсин.</w:t>
      </w:r>
    </w:p>
    <w:p w:rsidR="00764E10" w:rsidRPr="003C644A" w:rsidRDefault="00764E10" w:rsidP="003C644A">
      <w:r w:rsidRPr="003C644A">
        <w:rPr>
          <w:rFonts w:ascii="Aptos Cyr" w:hAnsi="Aptos Cyr"/>
        </w:rPr>
        <w:t>Юк ташиш ҳужжатига божхона кўригидан ўтганлиги тўғрисидаги ҳужжатлар нусхаси илова қилинсин ҳамда (СМГС) ҳужжатнинг тегишли бандида ушбу нусхалар қайд этилсин.</w:t>
      </w:r>
    </w:p>
    <w:p w:rsidR="00764E10" w:rsidRPr="003C644A" w:rsidRDefault="00764E10" w:rsidP="003C644A"/>
    <w:p w:rsidR="00764E10" w:rsidRPr="003C644A" w:rsidRDefault="00764E10" w:rsidP="003C644A">
      <w:r w:rsidRPr="003C644A">
        <w:rPr>
          <w:rFonts w:ascii="Aptos Cyr" w:hAnsi="Aptos Cyr"/>
        </w:rPr>
        <w:t>Ташиш ҳужжатларини расмийлаштиришда ушбу телеграмма рақами кўрсатилсин.</w:t>
      </w:r>
    </w:p>
    <w:p w:rsidR="00764E10" w:rsidRPr="003C644A" w:rsidRDefault="00764E10" w:rsidP="003C644A"/>
    <w:p w:rsidR="00764E10" w:rsidRPr="003C644A" w:rsidRDefault="00764E10" w:rsidP="003C644A">
      <w:r w:rsidRPr="003C644A">
        <w:rPr>
          <w:rFonts w:ascii="Aptos Cyr" w:hAnsi="Aptos Cyr"/>
        </w:rPr>
        <w:t>Ишда қўллаш учун инобатга олинсин.=</w:t>
      </w:r>
    </w:p>
    <w:p w:rsidR="00764E10" w:rsidRPr="003C644A" w:rsidRDefault="00764E10" w:rsidP="003C644A"/>
    <w:p w:rsidR="00764E10" w:rsidRPr="003C644A" w:rsidRDefault="00764E10" w:rsidP="003C644A">
      <w:r w:rsidRPr="003C644A">
        <w:rPr>
          <w:rFonts w:ascii="Aptos Cyr" w:hAnsi="Aptos Cyr"/>
        </w:rPr>
        <w:t>ННтп – 17006</w:t>
      </w:r>
    </w:p>
    <w:p w:rsidR="00764E10" w:rsidRPr="003C644A" w:rsidRDefault="00764E10" w:rsidP="003C644A"/>
    <w:p w:rsidR="00764E10" w:rsidRPr="003C644A" w:rsidRDefault="00764E10" w:rsidP="003C644A">
      <w:r w:rsidRPr="003C644A">
        <w:rPr>
          <w:rFonts w:ascii="Aptos Cyr" w:hAnsi="Aptos Cyr"/>
        </w:rPr>
        <w:t>Н</w:t>
      </w:r>
      <w:r w:rsidRPr="003C644A">
        <w:rPr>
          <w:lang w:val="en-US"/>
        </w:rPr>
        <w:t>    </w:t>
      </w:r>
      <w:r w:rsidRPr="003C644A">
        <w:t xml:space="preserve"> </w:t>
      </w:r>
      <w:r w:rsidRPr="003C644A">
        <w:rPr>
          <w:lang w:val="en-US"/>
        </w:rPr>
        <w:t> </w:t>
      </w:r>
      <w:r w:rsidRPr="003C644A">
        <w:rPr>
          <w:rFonts w:ascii="Aptos Cyr" w:hAnsi="Aptos Cyr"/>
        </w:rPr>
        <w:t>Нарзуллаев-</w:t>
      </w:r>
    </w:p>
    <w:p w:rsidR="00764E10" w:rsidRPr="003C644A" w:rsidRDefault="00764E10" w:rsidP="003C644A"/>
    <w:p w:rsidR="00764E10" w:rsidRPr="003C644A" w:rsidRDefault="00764E10" w:rsidP="003C644A">
      <w:r w:rsidRPr="003C644A">
        <w:rPr>
          <w:lang w:val="en-US"/>
        </w:rPr>
        <w:t>Mikhail</w:t>
      </w:r>
      <w:r w:rsidRPr="003C644A">
        <w:t xml:space="preserve"> </w:t>
      </w:r>
      <w:r w:rsidRPr="003C644A">
        <w:rPr>
          <w:lang w:val="en-US"/>
        </w:rPr>
        <w:t>Kiselev</w:t>
      </w:r>
      <w:r w:rsidRPr="003C644A">
        <w:t>, [02.01.2026 16:21]</w:t>
      </w:r>
    </w:p>
    <w:p w:rsidR="00764E10" w:rsidRPr="003C644A" w:rsidRDefault="00764E10" w:rsidP="003C644A">
      <w:r w:rsidRPr="003C644A">
        <w:rPr>
          <w:rFonts w:ascii="Aptos Cyr" w:hAnsi="Aptos Cyr"/>
        </w:rPr>
        <w:t>Тошкентдан “ЎТЙ” АЖ № Н/671-А 30/12 17-58=</w:t>
      </w:r>
    </w:p>
    <w:p w:rsidR="00764E10" w:rsidRPr="003C644A" w:rsidRDefault="00764E10" w:rsidP="003C644A">
      <w:r w:rsidRPr="003C644A">
        <w:rPr>
          <w:rFonts w:ascii="Aptos Cyr" w:hAnsi="Aptos Cyr"/>
        </w:rPr>
        <w:t>Барча МТУ, МТУМ, ТехПД, ДС тариф станцияларига</w:t>
      </w:r>
    </w:p>
    <w:p w:rsidR="00764E10" w:rsidRPr="003C644A" w:rsidRDefault="00764E10" w:rsidP="003C644A">
      <w:r w:rsidRPr="003C644A">
        <w:rPr>
          <w:rFonts w:ascii="Aptos Cyr" w:hAnsi="Aptos Cyr"/>
        </w:rPr>
        <w:t xml:space="preserve">Нусхаси: ЦД, ЖДР, ЖДЭ, ЖДК, </w:t>
      </w:r>
      <w:r w:rsidRPr="003C644A">
        <w:rPr>
          <w:lang w:val="en-US"/>
        </w:rPr>
        <w:t>UTY</w:t>
      </w:r>
      <w:r w:rsidRPr="003C644A">
        <w:t xml:space="preserve"> </w:t>
      </w:r>
      <w:r w:rsidRPr="003C644A">
        <w:rPr>
          <w:lang w:val="en-US"/>
        </w:rPr>
        <w:t>Cargo</w:t>
      </w:r>
      <w:r w:rsidRPr="003C644A">
        <w:rPr>
          <w:rFonts w:ascii="Aptos Cyr" w:hAnsi="Aptos Cyr"/>
        </w:rPr>
        <w:t>, ИВЦ=</w:t>
      </w:r>
    </w:p>
    <w:p w:rsidR="00764E10" w:rsidRPr="003C644A" w:rsidRDefault="00764E10" w:rsidP="003C644A"/>
    <w:p w:rsidR="00764E10" w:rsidRPr="003C644A" w:rsidRDefault="00764E10" w:rsidP="003C644A">
      <w:r w:rsidRPr="003C644A">
        <w:rPr>
          <w:rFonts w:ascii="Aptos Cyr" w:hAnsi="Aptos Cyr"/>
        </w:rPr>
        <w:t>“Ўзбекистон темир йўллари” АЖ қуйидагиларни маълум қилади:</w:t>
      </w:r>
    </w:p>
    <w:p w:rsidR="00764E10" w:rsidRPr="003C644A" w:rsidRDefault="00764E10" w:rsidP="003C644A">
      <w:r w:rsidRPr="003C644A">
        <w:rPr>
          <w:rFonts w:ascii="Aptos Cyr" w:hAnsi="Aptos Cyr"/>
        </w:rPr>
        <w:t xml:space="preserve">2026 йил 1 январдан 31 декабргача (шу жумладан) экспорт юкларни “Ўзбекистон темир йўллари” АЖга тегишли вагонларда “Кыргыз темир жолу” МК ДКнинг жанубий бўлинмасидаги станцияларга (Савай/Карасу-Узбекский, Султанабад/Карасу-Узбекский, Кувасай/Пост </w:t>
      </w:r>
      <w:smartTag w:uri="urn:schemas-microsoft-com:office:smarttags" w:element="metricconverter">
        <w:smartTagPr>
          <w:attr w:name="ProductID" w:val="38 км"/>
        </w:smartTagPr>
        <w:r w:rsidRPr="003C644A">
          <w:rPr>
            <w:rFonts w:ascii="Aptos Cyr" w:hAnsi="Aptos Cyr"/>
          </w:rPr>
          <w:t>38 км</w:t>
        </w:r>
      </w:smartTag>
      <w:r w:rsidRPr="003C644A">
        <w:rPr>
          <w:rFonts w:ascii="Aptos Cyr" w:hAnsi="Aptos Cyr"/>
        </w:rPr>
        <w:t xml:space="preserve">, Хонобод/Джалалабад, Учқўрғон/Шамалдысай чегара станциялари орқали) ва «Рохи охани Точикистон» ДУКнинг Сўғд участкаси станцияларига (Бекабад/Спитамен, Сувонобод/Истиқлол чегара станциялари орқали) ташишда ушбу темир йўл маъмуриятлари </w:t>
      </w:r>
      <w:r w:rsidRPr="003C644A">
        <w:rPr>
          <w:lang w:val="en-US"/>
        </w:rPr>
        <w:t> </w:t>
      </w:r>
      <w:r w:rsidRPr="003C644A">
        <w:rPr>
          <w:rFonts w:ascii="Aptos Cyr" w:hAnsi="Aptos Cyr"/>
        </w:rPr>
        <w:t>худудларида вагонларни ювиш ва буғлаш станциялари мавжуд бўлмаган ҳолатда, юкларни туширишдан кейин ювилиши мажбурий бўлган вагонларни Ўзбекистон Республикаси худудида Далигузар, Алтиариқ, Қороулбозор дезинфекция ва ювиш станцияларида ювишда, қуйидаги қўшимча йиғимлар ундирилсин:</w:t>
      </w:r>
    </w:p>
    <w:p w:rsidR="00764E10" w:rsidRPr="003C644A" w:rsidRDefault="00764E10" w:rsidP="003C644A">
      <w:r w:rsidRPr="003C644A">
        <w:t>-</w:t>
      </w:r>
      <w:r w:rsidRPr="003C644A">
        <w:rPr>
          <w:lang w:val="en-US"/>
        </w:rPr>
        <w:t> </w:t>
      </w:r>
      <w:r w:rsidRPr="003C644A">
        <w:rPr>
          <w:rFonts w:ascii="Aptos Cyr" w:hAnsi="Aptos Cyr"/>
        </w:rPr>
        <w:t>тўловлар “Ўзбекистон темир йўллари” АЖ билан тўғридан-тўғри шартнома тузган транспорт-экспедиторлик ташкилотлари орқали амалга оширилганда 1 вагон учун 90 АҚШ долл. (ҚҚСсиз) миқдорида;</w:t>
      </w:r>
    </w:p>
    <w:p w:rsidR="00764E10" w:rsidRPr="003C644A" w:rsidRDefault="00764E10" w:rsidP="003C644A">
      <w:r w:rsidRPr="003C644A">
        <w:t>-</w:t>
      </w:r>
      <w:r w:rsidRPr="003C644A">
        <w:rPr>
          <w:lang w:val="en-US"/>
        </w:rPr>
        <w:t> </w:t>
      </w:r>
      <w:r w:rsidRPr="003C644A">
        <w:rPr>
          <w:rFonts w:ascii="Aptos Cyr" w:hAnsi="Aptos Cyr"/>
        </w:rPr>
        <w:t>тўловлар ТехПД орқали амалга оширилганда 1 вагон учун ҳар бир ювиш станцияси белгилаган миқдорда.</w:t>
      </w:r>
    </w:p>
    <w:p w:rsidR="00764E10" w:rsidRPr="003C644A" w:rsidRDefault="00764E10" w:rsidP="003C644A"/>
    <w:p w:rsidR="00764E10" w:rsidRPr="003C644A" w:rsidRDefault="00764E10" w:rsidP="003C644A">
      <w:r w:rsidRPr="003C644A">
        <w:rPr>
          <w:rFonts w:ascii="Aptos Cyr" w:hAnsi="Aptos Cyr"/>
        </w:rPr>
        <w:t>Ушбу шартлар Далигузар, Алтиариқ, Қороулбозор ювиш ва буғлаш станцияларида ишларни ташкиллаштириш буйича “</w:t>
      </w:r>
      <w:r w:rsidRPr="003C644A">
        <w:rPr>
          <w:lang w:val="en-US"/>
        </w:rPr>
        <w:t>O</w:t>
      </w:r>
      <w:r w:rsidRPr="003C644A">
        <w:t>‘</w:t>
      </w:r>
      <w:r w:rsidRPr="003C644A">
        <w:rPr>
          <w:lang w:val="en-US"/>
        </w:rPr>
        <w:t>ztemiryo</w:t>
      </w:r>
      <w:r w:rsidRPr="003C644A">
        <w:t>’</w:t>
      </w:r>
      <w:r w:rsidRPr="003C644A">
        <w:rPr>
          <w:lang w:val="en-US"/>
        </w:rPr>
        <w:t>lekspeditsiya</w:t>
      </w:r>
      <w:r w:rsidRPr="003C644A">
        <w:rPr>
          <w:rFonts w:ascii="Aptos Cyr" w:hAnsi="Aptos Cyr"/>
        </w:rPr>
        <w:t>” МЧЖ билан тузилган амалдаги шартномаларга нисбатан қўлланилмасин.</w:t>
      </w:r>
    </w:p>
    <w:p w:rsidR="00764E10" w:rsidRPr="003C644A" w:rsidRDefault="00764E10" w:rsidP="003C644A"/>
    <w:p w:rsidR="00764E10" w:rsidRPr="003C644A" w:rsidRDefault="00764E10" w:rsidP="003C644A"/>
    <w:p w:rsidR="00764E10" w:rsidRPr="000402D2" w:rsidRDefault="00764E10" w:rsidP="003C644A">
      <w:r w:rsidRPr="000402D2">
        <w:rPr>
          <w:rFonts w:ascii="Aptos Cyr" w:hAnsi="Aptos Cyr"/>
        </w:rPr>
        <w:t>Ишда қўллаш учун инобатга олинг.</w:t>
      </w:r>
    </w:p>
    <w:p w:rsidR="00764E10" w:rsidRPr="003C644A" w:rsidRDefault="00764E10" w:rsidP="003C644A">
      <w:r w:rsidRPr="003C644A">
        <w:rPr>
          <w:rFonts w:ascii="Aptos Cyr" w:hAnsi="Aptos Cyr"/>
        </w:rPr>
        <w:t>МТУ, МТУМ Тошкент ўз доирасидаги ДС тариф станцияларини таништиринг.=</w:t>
      </w:r>
    </w:p>
    <w:p w:rsidR="00764E10" w:rsidRPr="003C644A" w:rsidRDefault="00764E10" w:rsidP="003C644A"/>
    <w:p w:rsidR="00764E10" w:rsidRPr="003C644A" w:rsidRDefault="00764E10" w:rsidP="003C644A"/>
    <w:p w:rsidR="00764E10" w:rsidRPr="003C644A" w:rsidRDefault="00764E10" w:rsidP="003C644A">
      <w:r w:rsidRPr="003C644A">
        <w:rPr>
          <w:rFonts w:ascii="Aptos Cyr" w:hAnsi="Aptos Cyr"/>
        </w:rPr>
        <w:t>ННтп – 17007</w:t>
      </w:r>
    </w:p>
    <w:p w:rsidR="00764E10" w:rsidRPr="003C644A" w:rsidRDefault="00764E10" w:rsidP="003C644A"/>
    <w:p w:rsidR="00764E10" w:rsidRPr="003C644A" w:rsidRDefault="00764E10" w:rsidP="003C644A"/>
    <w:p w:rsidR="00764E10" w:rsidRPr="003C644A" w:rsidRDefault="00764E10" w:rsidP="003C644A">
      <w:r w:rsidRPr="003C644A">
        <w:rPr>
          <w:rFonts w:ascii="Aptos Cyr" w:hAnsi="Aptos Cyr"/>
        </w:rPr>
        <w:t xml:space="preserve">Н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rPr>
          <w:rFonts w:ascii="Aptos Cyr" w:hAnsi="Aptos Cyr"/>
        </w:rPr>
        <w:t xml:space="preserve"> Нарзуллаев-</w:t>
      </w:r>
    </w:p>
    <w:p w:rsidR="00764E10" w:rsidRPr="003C644A" w:rsidRDefault="00764E10" w:rsidP="003C644A">
      <w:r w:rsidRPr="003C644A">
        <w:rPr>
          <w:rFonts w:ascii="Aptos Cyr" w:hAnsi="Aptos Cyr"/>
        </w:rPr>
        <w:t>ИЗ ТАШКЕНТА АО УТИ НР Н/724 А 31/12 1816=</w:t>
      </w:r>
    </w:p>
    <w:p w:rsidR="00764E10" w:rsidRPr="003C644A" w:rsidRDefault="00764E10" w:rsidP="003C644A">
      <w:r w:rsidRPr="003C644A">
        <w:rPr>
          <w:rFonts w:ascii="Aptos Cyr" w:hAnsi="Aptos Cyr"/>
        </w:rPr>
        <w:t>Барча МТУ, МТУМ,ТехПД</w:t>
      </w:r>
      <w:r w:rsidRPr="003C644A">
        <w:rPr>
          <w:lang w:val="en-US"/>
        </w:rPr>
        <w:t> </w:t>
      </w:r>
    </w:p>
    <w:p w:rsidR="00764E10" w:rsidRPr="003C644A" w:rsidRDefault="00764E10" w:rsidP="003C644A">
      <w:r w:rsidRPr="003C644A">
        <w:rPr>
          <w:rFonts w:ascii="Aptos Cyr" w:hAnsi="Aptos Cyr"/>
        </w:rPr>
        <w:t>ДС тариф станцияларига</w:t>
      </w:r>
    </w:p>
    <w:p w:rsidR="00764E10" w:rsidRPr="003C644A" w:rsidRDefault="00764E10" w:rsidP="003C644A">
      <w:r w:rsidRPr="003C644A">
        <w:rPr>
          <w:rFonts w:ascii="Aptos Cyr" w:hAnsi="Aptos Cyr"/>
        </w:rPr>
        <w:t xml:space="preserve">Нусхаси: ЦД, ЖДР, ЖДК, ЖДЭ, </w:t>
      </w:r>
      <w:r w:rsidRPr="003C644A">
        <w:rPr>
          <w:lang w:val="en-US"/>
        </w:rPr>
        <w:t>UTY</w:t>
      </w:r>
      <w:r w:rsidRPr="003C644A">
        <w:t xml:space="preserve"> </w:t>
      </w:r>
      <w:r w:rsidRPr="003C644A">
        <w:rPr>
          <w:lang w:val="en-US"/>
        </w:rPr>
        <w:t>Cargo</w:t>
      </w:r>
      <w:r w:rsidRPr="003C644A">
        <w:rPr>
          <w:rFonts w:ascii="Aptos Cyr" w:hAnsi="Aptos Cyr"/>
        </w:rPr>
        <w:t>, ИВЦ=</w:t>
      </w:r>
    </w:p>
    <w:p w:rsidR="00764E10" w:rsidRPr="003C644A" w:rsidRDefault="00764E10" w:rsidP="003C644A"/>
    <w:p w:rsidR="00764E10" w:rsidRPr="003C644A" w:rsidRDefault="00764E10" w:rsidP="003C644A">
      <w:r w:rsidRPr="003C644A">
        <w:rPr>
          <w:rFonts w:ascii="Aptos Cyr" w:hAnsi="Aptos Cyr"/>
        </w:rPr>
        <w:t>“Ўзбекистон темир йўллари” АЖ қуйидагиларни маълум қилади:</w:t>
      </w:r>
    </w:p>
    <w:p w:rsidR="00764E10" w:rsidRPr="003C644A" w:rsidRDefault="00764E10" w:rsidP="003C644A">
      <w:r w:rsidRPr="003C644A">
        <w:rPr>
          <w:rFonts w:ascii="Aptos Cyr" w:hAnsi="Aptos Cyr"/>
        </w:rPr>
        <w:t>2026 йил 1 январдан 31 декабргача (шу жумладан):</w:t>
      </w:r>
    </w:p>
    <w:p w:rsidR="00764E10" w:rsidRPr="003C644A" w:rsidRDefault="00764E10" w:rsidP="003C644A">
      <w:r w:rsidRPr="003C644A">
        <w:t>1.</w:t>
      </w:r>
      <w:r w:rsidRPr="003C644A">
        <w:rPr>
          <w:lang w:val="en-US"/>
        </w:rPr>
        <w:t> </w:t>
      </w:r>
      <w:r w:rsidRPr="003C644A">
        <w:rPr>
          <w:rFonts w:ascii="Aptos Cyr" w:hAnsi="Aptos Cyr"/>
        </w:rPr>
        <w:t>Импорт қатновида барча юкларни Ғалаба эксп. чегара станцияси орқали “Ўзбекистон темир йўллари” АЖ станцияларига ташишда ташиш масофасидан келиб чиқиб, ТП УТЙнинг ставкаларига қуйидаги коэффициентлар қўлланилсин:</w:t>
      </w:r>
    </w:p>
    <w:p w:rsidR="00764E10" w:rsidRPr="000402D2" w:rsidRDefault="00764E10" w:rsidP="003C644A"/>
    <w:p w:rsidR="00764E10" w:rsidRPr="003C644A" w:rsidRDefault="00764E10" w:rsidP="003C644A">
      <w:r w:rsidRPr="003C644A">
        <w:rPr>
          <w:rFonts w:ascii="Aptos Cyr" w:hAnsi="Aptos Cyr"/>
        </w:rPr>
        <w:t xml:space="preserve">Ташиш масофаси, км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rPr>
          <w:rFonts w:ascii="Aptos Cyr" w:hAnsi="Aptos Cyr"/>
        </w:rPr>
        <w:t>Коэффициент миқдори</w:t>
      </w:r>
    </w:p>
    <w:p w:rsidR="00764E10" w:rsidRPr="003C644A" w:rsidRDefault="00764E10" w:rsidP="003C644A">
      <w:r w:rsidRPr="003C644A">
        <w:rPr>
          <w:rFonts w:ascii="Aptos Cyr" w:hAnsi="Aptos Cyr"/>
        </w:rPr>
        <w:t xml:space="preserve">600 кмгача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0,70</w:t>
      </w:r>
    </w:p>
    <w:p w:rsidR="00764E10" w:rsidRPr="003C644A" w:rsidRDefault="00764E10" w:rsidP="003C644A">
      <w:r w:rsidRPr="003C644A">
        <w:rPr>
          <w:rFonts w:ascii="Aptos Cyr" w:hAnsi="Aptos Cyr"/>
        </w:rPr>
        <w:t>601-</w:t>
      </w:r>
      <w:smartTag w:uri="urn:schemas-microsoft-com:office:smarttags" w:element="metricconverter">
        <w:smartTagPr>
          <w:attr w:name="ProductID" w:val="800 км"/>
        </w:smartTagPr>
        <w:r w:rsidRPr="003C644A">
          <w:rPr>
            <w:rFonts w:ascii="Aptos Cyr" w:hAnsi="Aptos Cyr"/>
          </w:rPr>
          <w:t>800 км</w:t>
        </w:r>
      </w:smartTag>
      <w:r w:rsidRPr="003C644A">
        <w:rPr>
          <w:rFonts w:ascii="Aptos Cyr" w:hAnsi="Aptos Cyr"/>
        </w:rPr>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0,60</w:t>
      </w:r>
    </w:p>
    <w:p w:rsidR="00764E10" w:rsidRPr="003C644A" w:rsidRDefault="00764E10" w:rsidP="003C644A">
      <w:smartTag w:uri="urn:schemas-microsoft-com:office:smarttags" w:element="metricconverter">
        <w:smartTagPr>
          <w:attr w:name="ProductID" w:val="801 км"/>
        </w:smartTagPr>
        <w:r w:rsidRPr="003C644A">
          <w:rPr>
            <w:rFonts w:ascii="Aptos Cyr" w:hAnsi="Aptos Cyr"/>
          </w:rPr>
          <w:t>801 км</w:t>
        </w:r>
      </w:smartTag>
      <w:r w:rsidRPr="003C644A">
        <w:rPr>
          <w:rFonts w:ascii="Aptos Cyr" w:hAnsi="Aptos Cyr"/>
        </w:rPr>
        <w:t xml:space="preserve"> ва ундан юқори масофага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 xml:space="preserve"> </w:t>
      </w:r>
      <w:r w:rsidRPr="003C644A">
        <w:rPr>
          <w:lang w:val="en-US"/>
        </w:rPr>
        <w:t> </w:t>
      </w:r>
      <w:r w:rsidRPr="003C644A">
        <w:t>0,50</w:t>
      </w:r>
    </w:p>
    <w:p w:rsidR="00764E10" w:rsidRPr="003C644A" w:rsidRDefault="00764E10" w:rsidP="003C644A"/>
    <w:p w:rsidR="00764E10" w:rsidRPr="003C644A" w:rsidRDefault="00764E10" w:rsidP="003C644A">
      <w:r w:rsidRPr="003C644A">
        <w:t>2.</w:t>
      </w:r>
      <w:r w:rsidRPr="003C644A">
        <w:rPr>
          <w:lang w:val="en-US"/>
        </w:rPr>
        <w:t> </w:t>
      </w:r>
      <w:r w:rsidRPr="003C644A">
        <w:rPr>
          <w:rFonts w:ascii="Aptos Cyr" w:hAnsi="Aptos Cyr"/>
        </w:rPr>
        <w:t>Камайтирувчи коэффициентларни қўллаш шартлари мос келадиган ҳолларда:</w:t>
      </w:r>
    </w:p>
    <w:p w:rsidR="00764E10" w:rsidRPr="003C644A" w:rsidRDefault="00764E10" w:rsidP="003C644A">
      <w:r w:rsidRPr="003C644A">
        <w:rPr>
          <w:rFonts w:ascii="Aptos Cyr" w:hAnsi="Aptos Cyr"/>
        </w:rPr>
        <w:t>чегирма миқдори фарқли бўлган ҳолларда – энг юқориси;</w:t>
      </w:r>
    </w:p>
    <w:p w:rsidR="00764E10" w:rsidRPr="003C644A" w:rsidRDefault="00764E10" w:rsidP="003C644A">
      <w:r w:rsidRPr="003C644A">
        <w:rPr>
          <w:rFonts w:ascii="Aptos Cyr" w:hAnsi="Aptos Cyr"/>
        </w:rPr>
        <w:t>чегирма миқдори тенг бўлган ҳолларда – биттаси қўлланилади.</w:t>
      </w:r>
    </w:p>
    <w:p w:rsidR="00764E10" w:rsidRPr="003C644A" w:rsidRDefault="00764E10" w:rsidP="003C644A">
      <w:r w:rsidRPr="003C644A">
        <w:rPr>
          <w:rFonts w:ascii="Aptos Cyr" w:hAnsi="Aptos Cyr"/>
        </w:rPr>
        <w:t>Ишда қўллаш учун инобатга олинсин.</w:t>
      </w:r>
    </w:p>
    <w:p w:rsidR="00764E10" w:rsidRPr="003C644A" w:rsidRDefault="00764E10" w:rsidP="003C644A">
      <w:r w:rsidRPr="003C644A">
        <w:rPr>
          <w:rFonts w:ascii="Aptos Cyr" w:hAnsi="Aptos Cyr"/>
        </w:rPr>
        <w:t>Юк ташиш ҳужжатини расмийлаштиришда ушбу телеграмманинг</w:t>
      </w:r>
      <w:r w:rsidRPr="003C644A">
        <w:rPr>
          <w:lang w:val="en-US"/>
        </w:rPr>
        <w:t> </w:t>
      </w:r>
    </w:p>
    <w:p w:rsidR="00764E10" w:rsidRPr="003C644A" w:rsidRDefault="00764E10" w:rsidP="003C644A">
      <w:r w:rsidRPr="003C644A">
        <w:rPr>
          <w:rFonts w:ascii="Aptos Cyr" w:hAnsi="Aptos Cyr"/>
        </w:rPr>
        <w:t>“ННтп-26ххх” тартиб рақамидаги бешталик – “26ХХХ” рақамлари қизил шрифтда кўрсатилиши шарт.</w:t>
      </w:r>
    </w:p>
    <w:p w:rsidR="00764E10" w:rsidRPr="003C644A" w:rsidRDefault="00764E10" w:rsidP="003C644A"/>
    <w:p w:rsidR="00764E10" w:rsidRPr="003C644A" w:rsidRDefault="00764E10" w:rsidP="003C644A">
      <w:r w:rsidRPr="003C644A">
        <w:rPr>
          <w:rFonts w:ascii="Aptos Cyr" w:hAnsi="Aptos Cyr"/>
        </w:rPr>
        <w:t>МТУ, МТУМ Тошкент ўз доирасидаги ДС тариф станцияларини таништирсин.=</w:t>
      </w:r>
    </w:p>
    <w:p w:rsidR="00764E10" w:rsidRPr="003C644A" w:rsidRDefault="00764E10" w:rsidP="003C644A"/>
    <w:p w:rsidR="00764E10" w:rsidRPr="003C644A" w:rsidRDefault="00764E10" w:rsidP="003C644A"/>
    <w:p w:rsidR="00764E10" w:rsidRPr="003C644A" w:rsidRDefault="00764E10" w:rsidP="003C644A">
      <w:pPr>
        <w:rPr>
          <w:lang w:val="en-US"/>
        </w:rPr>
      </w:pPr>
      <w:r w:rsidRPr="003C644A">
        <w:rPr>
          <w:rFonts w:ascii="Aptos Cyr" w:hAnsi="Aptos Cyr"/>
          <w:lang w:val="en-US"/>
        </w:rPr>
        <w:t>ННтп - 26_024___</w:t>
      </w:r>
    </w:p>
    <w:p w:rsidR="00764E10" w:rsidRPr="003C644A" w:rsidRDefault="00764E10" w:rsidP="003C644A">
      <w:pPr>
        <w:rPr>
          <w:lang w:val="en-US"/>
        </w:rPr>
      </w:pPr>
    </w:p>
    <w:p w:rsidR="00764E10" w:rsidRPr="003C644A" w:rsidRDefault="00764E10" w:rsidP="003C644A">
      <w:pPr>
        <w:rPr>
          <w:lang w:val="en-US"/>
        </w:rPr>
      </w:pPr>
    </w:p>
    <w:p w:rsidR="00764E10" w:rsidRPr="00551DDE" w:rsidRDefault="00764E10" w:rsidP="00551DDE">
      <w:r w:rsidRPr="003C644A">
        <w:rPr>
          <w:rFonts w:ascii="Aptos Cyr" w:hAnsi="Aptos Cyr"/>
          <w:lang w:val="en-US"/>
        </w:rPr>
        <w:t>Н                   Нарзуллаев-</w:t>
      </w:r>
    </w:p>
    <w:sectPr w:rsidR="00764E10" w:rsidRPr="00551DDE" w:rsidSect="002808A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ptos">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Aptos Display">
    <w:panose1 w:val="00000000000000000000"/>
    <w:charset w:val="00"/>
    <w:family w:val="swiss"/>
    <w:notTrueType/>
    <w:pitch w:val="variable"/>
    <w:sig w:usb0="00000003" w:usb1="00000000" w:usb2="00000000" w:usb3="00000000" w:csb0="00000001" w:csb1="00000000"/>
  </w:font>
  <w:font w:name="Aptos Cyr">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0F2E"/>
    <w:rsid w:val="000402D2"/>
    <w:rsid w:val="000925EB"/>
    <w:rsid w:val="001E0684"/>
    <w:rsid w:val="002808A8"/>
    <w:rsid w:val="00323A1A"/>
    <w:rsid w:val="00331843"/>
    <w:rsid w:val="003C644A"/>
    <w:rsid w:val="00547AAC"/>
    <w:rsid w:val="00551DDE"/>
    <w:rsid w:val="005574EC"/>
    <w:rsid w:val="005B1FD7"/>
    <w:rsid w:val="006E5352"/>
    <w:rsid w:val="00764E10"/>
    <w:rsid w:val="007A0DE4"/>
    <w:rsid w:val="00820B03"/>
    <w:rsid w:val="008F1444"/>
    <w:rsid w:val="00B10F2E"/>
    <w:rsid w:val="00DB274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ptos" w:eastAsia="Aptos" w:hAnsi="Aptos"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51DDE"/>
    <w:pPr>
      <w:spacing w:after="160" w:line="278" w:lineRule="auto"/>
    </w:pPr>
    <w:rPr>
      <w:kern w:val="2"/>
      <w:sz w:val="24"/>
      <w:szCs w:val="24"/>
      <w:lang w:eastAsia="en-US"/>
    </w:rPr>
  </w:style>
  <w:style w:type="paragraph" w:styleId="Heading1">
    <w:name w:val="heading 1"/>
    <w:basedOn w:val="Normal"/>
    <w:next w:val="Normal"/>
    <w:link w:val="Heading1Char"/>
    <w:uiPriority w:val="99"/>
    <w:qFormat/>
    <w:rsid w:val="00B10F2E"/>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link w:val="Heading2Char"/>
    <w:uiPriority w:val="99"/>
    <w:qFormat/>
    <w:rsid w:val="00B10F2E"/>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link w:val="Heading3Char"/>
    <w:uiPriority w:val="99"/>
    <w:qFormat/>
    <w:rsid w:val="00B10F2E"/>
    <w:pPr>
      <w:keepNext/>
      <w:keepLines/>
      <w:spacing w:before="160" w:after="80"/>
      <w:outlineLvl w:val="2"/>
    </w:pPr>
    <w:rPr>
      <w:rFonts w:eastAsia="Times New Roman"/>
      <w:color w:val="0F4761"/>
      <w:sz w:val="28"/>
      <w:szCs w:val="28"/>
    </w:rPr>
  </w:style>
  <w:style w:type="paragraph" w:styleId="Heading4">
    <w:name w:val="heading 4"/>
    <w:basedOn w:val="Normal"/>
    <w:next w:val="Normal"/>
    <w:link w:val="Heading4Char"/>
    <w:uiPriority w:val="99"/>
    <w:qFormat/>
    <w:rsid w:val="00B10F2E"/>
    <w:pPr>
      <w:keepNext/>
      <w:keepLines/>
      <w:spacing w:before="80" w:after="40"/>
      <w:outlineLvl w:val="3"/>
    </w:pPr>
    <w:rPr>
      <w:rFonts w:eastAsia="Times New Roman"/>
      <w:i/>
      <w:iCs/>
      <w:color w:val="0F4761"/>
    </w:rPr>
  </w:style>
  <w:style w:type="paragraph" w:styleId="Heading5">
    <w:name w:val="heading 5"/>
    <w:basedOn w:val="Normal"/>
    <w:next w:val="Normal"/>
    <w:link w:val="Heading5Char"/>
    <w:uiPriority w:val="99"/>
    <w:qFormat/>
    <w:rsid w:val="00B10F2E"/>
    <w:pPr>
      <w:keepNext/>
      <w:keepLines/>
      <w:spacing w:before="80" w:after="40"/>
      <w:outlineLvl w:val="4"/>
    </w:pPr>
    <w:rPr>
      <w:rFonts w:eastAsia="Times New Roman"/>
      <w:color w:val="0F4761"/>
    </w:rPr>
  </w:style>
  <w:style w:type="paragraph" w:styleId="Heading6">
    <w:name w:val="heading 6"/>
    <w:basedOn w:val="Normal"/>
    <w:next w:val="Normal"/>
    <w:link w:val="Heading6Char"/>
    <w:uiPriority w:val="99"/>
    <w:qFormat/>
    <w:rsid w:val="00B10F2E"/>
    <w:pPr>
      <w:keepNext/>
      <w:keepLines/>
      <w:spacing w:before="40" w:after="0"/>
      <w:outlineLvl w:val="5"/>
    </w:pPr>
    <w:rPr>
      <w:rFonts w:eastAsia="Times New Roman"/>
      <w:i/>
      <w:iCs/>
      <w:color w:val="595959"/>
    </w:rPr>
  </w:style>
  <w:style w:type="paragraph" w:styleId="Heading7">
    <w:name w:val="heading 7"/>
    <w:basedOn w:val="Normal"/>
    <w:next w:val="Normal"/>
    <w:link w:val="Heading7Char"/>
    <w:uiPriority w:val="99"/>
    <w:qFormat/>
    <w:rsid w:val="00B10F2E"/>
    <w:pPr>
      <w:keepNext/>
      <w:keepLines/>
      <w:spacing w:before="40" w:after="0"/>
      <w:outlineLvl w:val="6"/>
    </w:pPr>
    <w:rPr>
      <w:rFonts w:eastAsia="Times New Roman"/>
      <w:color w:val="595959"/>
    </w:rPr>
  </w:style>
  <w:style w:type="paragraph" w:styleId="Heading8">
    <w:name w:val="heading 8"/>
    <w:basedOn w:val="Normal"/>
    <w:next w:val="Normal"/>
    <w:link w:val="Heading8Char"/>
    <w:uiPriority w:val="99"/>
    <w:qFormat/>
    <w:rsid w:val="00B10F2E"/>
    <w:pPr>
      <w:keepNext/>
      <w:keepLines/>
      <w:spacing w:after="0"/>
      <w:outlineLvl w:val="7"/>
    </w:pPr>
    <w:rPr>
      <w:rFonts w:eastAsia="Times New Roman"/>
      <w:i/>
      <w:iCs/>
      <w:color w:val="272727"/>
    </w:rPr>
  </w:style>
  <w:style w:type="paragraph" w:styleId="Heading9">
    <w:name w:val="heading 9"/>
    <w:basedOn w:val="Normal"/>
    <w:next w:val="Normal"/>
    <w:link w:val="Heading9Char"/>
    <w:uiPriority w:val="99"/>
    <w:qFormat/>
    <w:rsid w:val="00B10F2E"/>
    <w:pPr>
      <w:keepNext/>
      <w:keepLines/>
      <w:spacing w:after="0"/>
      <w:outlineLvl w:val="8"/>
    </w:pPr>
    <w:rPr>
      <w:rFonts w:eastAsia="Times New Roman"/>
      <w:color w:val="2727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0F2E"/>
    <w:rPr>
      <w:rFonts w:ascii="Aptos Display" w:hAnsi="Aptos Display" w:cs="Times New Roman"/>
      <w:color w:val="0F4761"/>
      <w:sz w:val="40"/>
      <w:szCs w:val="40"/>
    </w:rPr>
  </w:style>
  <w:style w:type="character" w:customStyle="1" w:styleId="Heading2Char">
    <w:name w:val="Heading 2 Char"/>
    <w:basedOn w:val="DefaultParagraphFont"/>
    <w:link w:val="Heading2"/>
    <w:uiPriority w:val="99"/>
    <w:semiHidden/>
    <w:locked/>
    <w:rsid w:val="00B10F2E"/>
    <w:rPr>
      <w:rFonts w:ascii="Aptos Display" w:hAnsi="Aptos Display" w:cs="Times New Roman"/>
      <w:color w:val="0F4761"/>
      <w:sz w:val="32"/>
      <w:szCs w:val="32"/>
    </w:rPr>
  </w:style>
  <w:style w:type="character" w:customStyle="1" w:styleId="Heading3Char">
    <w:name w:val="Heading 3 Char"/>
    <w:basedOn w:val="DefaultParagraphFont"/>
    <w:link w:val="Heading3"/>
    <w:uiPriority w:val="99"/>
    <w:semiHidden/>
    <w:locked/>
    <w:rsid w:val="00B10F2E"/>
    <w:rPr>
      <w:rFonts w:eastAsia="Times New Roman" w:cs="Times New Roman"/>
      <w:color w:val="0F4761"/>
      <w:sz w:val="28"/>
      <w:szCs w:val="28"/>
    </w:rPr>
  </w:style>
  <w:style w:type="character" w:customStyle="1" w:styleId="Heading4Char">
    <w:name w:val="Heading 4 Char"/>
    <w:basedOn w:val="DefaultParagraphFont"/>
    <w:link w:val="Heading4"/>
    <w:uiPriority w:val="99"/>
    <w:semiHidden/>
    <w:locked/>
    <w:rsid w:val="00B10F2E"/>
    <w:rPr>
      <w:rFonts w:eastAsia="Times New Roman" w:cs="Times New Roman"/>
      <w:i/>
      <w:iCs/>
      <w:color w:val="0F4761"/>
    </w:rPr>
  </w:style>
  <w:style w:type="character" w:customStyle="1" w:styleId="Heading5Char">
    <w:name w:val="Heading 5 Char"/>
    <w:basedOn w:val="DefaultParagraphFont"/>
    <w:link w:val="Heading5"/>
    <w:uiPriority w:val="99"/>
    <w:semiHidden/>
    <w:locked/>
    <w:rsid w:val="00B10F2E"/>
    <w:rPr>
      <w:rFonts w:eastAsia="Times New Roman" w:cs="Times New Roman"/>
      <w:color w:val="0F4761"/>
    </w:rPr>
  </w:style>
  <w:style w:type="character" w:customStyle="1" w:styleId="Heading6Char">
    <w:name w:val="Heading 6 Char"/>
    <w:basedOn w:val="DefaultParagraphFont"/>
    <w:link w:val="Heading6"/>
    <w:uiPriority w:val="99"/>
    <w:semiHidden/>
    <w:locked/>
    <w:rsid w:val="00B10F2E"/>
    <w:rPr>
      <w:rFonts w:eastAsia="Times New Roman" w:cs="Times New Roman"/>
      <w:i/>
      <w:iCs/>
      <w:color w:val="595959"/>
    </w:rPr>
  </w:style>
  <w:style w:type="character" w:customStyle="1" w:styleId="Heading7Char">
    <w:name w:val="Heading 7 Char"/>
    <w:basedOn w:val="DefaultParagraphFont"/>
    <w:link w:val="Heading7"/>
    <w:uiPriority w:val="99"/>
    <w:semiHidden/>
    <w:locked/>
    <w:rsid w:val="00B10F2E"/>
    <w:rPr>
      <w:rFonts w:eastAsia="Times New Roman" w:cs="Times New Roman"/>
      <w:color w:val="595959"/>
    </w:rPr>
  </w:style>
  <w:style w:type="character" w:customStyle="1" w:styleId="Heading8Char">
    <w:name w:val="Heading 8 Char"/>
    <w:basedOn w:val="DefaultParagraphFont"/>
    <w:link w:val="Heading8"/>
    <w:uiPriority w:val="99"/>
    <w:semiHidden/>
    <w:locked/>
    <w:rsid w:val="00B10F2E"/>
    <w:rPr>
      <w:rFonts w:eastAsia="Times New Roman" w:cs="Times New Roman"/>
      <w:i/>
      <w:iCs/>
      <w:color w:val="272727"/>
    </w:rPr>
  </w:style>
  <w:style w:type="character" w:customStyle="1" w:styleId="Heading9Char">
    <w:name w:val="Heading 9 Char"/>
    <w:basedOn w:val="DefaultParagraphFont"/>
    <w:link w:val="Heading9"/>
    <w:uiPriority w:val="99"/>
    <w:semiHidden/>
    <w:locked/>
    <w:rsid w:val="00B10F2E"/>
    <w:rPr>
      <w:rFonts w:eastAsia="Times New Roman" w:cs="Times New Roman"/>
      <w:color w:val="272727"/>
    </w:rPr>
  </w:style>
  <w:style w:type="paragraph" w:styleId="Title">
    <w:name w:val="Title"/>
    <w:basedOn w:val="Normal"/>
    <w:next w:val="Normal"/>
    <w:link w:val="TitleChar"/>
    <w:uiPriority w:val="99"/>
    <w:qFormat/>
    <w:rsid w:val="00B10F2E"/>
    <w:pPr>
      <w:spacing w:after="80" w:line="240" w:lineRule="auto"/>
      <w:contextualSpacing/>
    </w:pPr>
    <w:rPr>
      <w:rFonts w:ascii="Aptos Display" w:eastAsia="Times New Roman" w:hAnsi="Aptos Display"/>
      <w:spacing w:val="-10"/>
      <w:kern w:val="28"/>
      <w:sz w:val="56"/>
      <w:szCs w:val="56"/>
    </w:rPr>
  </w:style>
  <w:style w:type="character" w:customStyle="1" w:styleId="TitleChar">
    <w:name w:val="Title Char"/>
    <w:basedOn w:val="DefaultParagraphFont"/>
    <w:link w:val="Title"/>
    <w:uiPriority w:val="99"/>
    <w:locked/>
    <w:rsid w:val="00B10F2E"/>
    <w:rPr>
      <w:rFonts w:ascii="Aptos Display" w:hAnsi="Aptos Display" w:cs="Times New Roman"/>
      <w:spacing w:val="-10"/>
      <w:kern w:val="28"/>
      <w:sz w:val="56"/>
      <w:szCs w:val="56"/>
    </w:rPr>
  </w:style>
  <w:style w:type="paragraph" w:styleId="Subtitle">
    <w:name w:val="Subtitle"/>
    <w:basedOn w:val="Normal"/>
    <w:next w:val="Normal"/>
    <w:link w:val="SubtitleChar"/>
    <w:uiPriority w:val="99"/>
    <w:qFormat/>
    <w:rsid w:val="00B10F2E"/>
    <w:pPr>
      <w:numPr>
        <w:ilvl w:val="1"/>
      </w:numPr>
    </w:pPr>
    <w:rPr>
      <w:rFonts w:eastAsia="Times New Roman"/>
      <w:color w:val="595959"/>
      <w:spacing w:val="15"/>
      <w:sz w:val="28"/>
      <w:szCs w:val="28"/>
    </w:rPr>
  </w:style>
  <w:style w:type="character" w:customStyle="1" w:styleId="SubtitleChar">
    <w:name w:val="Subtitle Char"/>
    <w:basedOn w:val="DefaultParagraphFont"/>
    <w:link w:val="Subtitle"/>
    <w:uiPriority w:val="99"/>
    <w:locked/>
    <w:rsid w:val="00B10F2E"/>
    <w:rPr>
      <w:rFonts w:eastAsia="Times New Roman" w:cs="Times New Roman"/>
      <w:color w:val="595959"/>
      <w:spacing w:val="15"/>
      <w:sz w:val="28"/>
      <w:szCs w:val="28"/>
    </w:rPr>
  </w:style>
  <w:style w:type="paragraph" w:styleId="Quote">
    <w:name w:val="Quote"/>
    <w:basedOn w:val="Normal"/>
    <w:next w:val="Normal"/>
    <w:link w:val="QuoteChar"/>
    <w:uiPriority w:val="99"/>
    <w:qFormat/>
    <w:rsid w:val="00B10F2E"/>
    <w:pPr>
      <w:spacing w:before="160"/>
      <w:jc w:val="center"/>
    </w:pPr>
    <w:rPr>
      <w:i/>
      <w:iCs/>
      <w:color w:val="404040"/>
    </w:rPr>
  </w:style>
  <w:style w:type="character" w:customStyle="1" w:styleId="QuoteChar">
    <w:name w:val="Quote Char"/>
    <w:basedOn w:val="DefaultParagraphFont"/>
    <w:link w:val="Quote"/>
    <w:uiPriority w:val="99"/>
    <w:locked/>
    <w:rsid w:val="00B10F2E"/>
    <w:rPr>
      <w:rFonts w:cs="Times New Roman"/>
      <w:i/>
      <w:iCs/>
      <w:color w:val="404040"/>
    </w:rPr>
  </w:style>
  <w:style w:type="paragraph" w:styleId="ListParagraph">
    <w:name w:val="List Paragraph"/>
    <w:basedOn w:val="Normal"/>
    <w:uiPriority w:val="99"/>
    <w:qFormat/>
    <w:rsid w:val="00B10F2E"/>
    <w:pPr>
      <w:ind w:left="720"/>
      <w:contextualSpacing/>
    </w:pPr>
  </w:style>
  <w:style w:type="character" w:styleId="IntenseEmphasis">
    <w:name w:val="Intense Emphasis"/>
    <w:basedOn w:val="DefaultParagraphFont"/>
    <w:uiPriority w:val="99"/>
    <w:qFormat/>
    <w:rsid w:val="00B10F2E"/>
    <w:rPr>
      <w:rFonts w:cs="Times New Roman"/>
      <w:i/>
      <w:iCs/>
      <w:color w:val="0F4761"/>
    </w:rPr>
  </w:style>
  <w:style w:type="paragraph" w:styleId="IntenseQuote">
    <w:name w:val="Intense Quote"/>
    <w:basedOn w:val="Normal"/>
    <w:next w:val="Normal"/>
    <w:link w:val="IntenseQuoteChar"/>
    <w:uiPriority w:val="99"/>
    <w:qFormat/>
    <w:rsid w:val="00B10F2E"/>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
    <w:uiPriority w:val="99"/>
    <w:locked/>
    <w:rsid w:val="00B10F2E"/>
    <w:rPr>
      <w:rFonts w:cs="Times New Roman"/>
      <w:i/>
      <w:iCs/>
      <w:color w:val="0F4761"/>
    </w:rPr>
  </w:style>
  <w:style w:type="character" w:styleId="IntenseReference">
    <w:name w:val="Intense Reference"/>
    <w:basedOn w:val="DefaultParagraphFont"/>
    <w:uiPriority w:val="99"/>
    <w:qFormat/>
    <w:rsid w:val="00B10F2E"/>
    <w:rPr>
      <w:rFonts w:cs="Times New Roman"/>
      <w:b/>
      <w:bCs/>
      <w:smallCaps/>
      <w:color w:val="0F4761"/>
      <w:spacing w:val="5"/>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5</Pages>
  <Words>847</Words>
  <Characters>4828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 Матусовский</dc:creator>
  <cp:keywords/>
  <dc:description/>
  <cp:lastModifiedBy>Sema</cp:lastModifiedBy>
  <cp:revision>12</cp:revision>
  <dcterms:created xsi:type="dcterms:W3CDTF">2026-01-03T12:11:00Z</dcterms:created>
  <dcterms:modified xsi:type="dcterms:W3CDTF">2026-01-05T19:54:00Z</dcterms:modified>
</cp:coreProperties>
</file>